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0AAAD" w14:textId="77777777" w:rsidR="00827545" w:rsidRDefault="00827545" w:rsidP="008275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FEROUR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fl.1491)</w:t>
      </w:r>
    </w:p>
    <w:p w14:paraId="11309295" w14:textId="77777777" w:rsidR="00827545" w:rsidRDefault="00827545" w:rsidP="008275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Steward of the manor of </w:t>
      </w:r>
      <w:proofErr w:type="spellStart"/>
      <w:r>
        <w:rPr>
          <w:rFonts w:cs="Times New Roman"/>
          <w:szCs w:val="24"/>
        </w:rPr>
        <w:t>Gressenhall</w:t>
      </w:r>
      <w:proofErr w:type="spellEnd"/>
      <w:r>
        <w:rPr>
          <w:rFonts w:cs="Times New Roman"/>
          <w:szCs w:val="24"/>
        </w:rPr>
        <w:t>, Norfolk.</w:t>
      </w:r>
    </w:p>
    <w:p w14:paraId="0F74088B" w14:textId="77777777" w:rsidR="00827545" w:rsidRDefault="00827545" w:rsidP="00827545">
      <w:pPr>
        <w:pStyle w:val="NoSpacing"/>
        <w:rPr>
          <w:rFonts w:cs="Times New Roman"/>
          <w:szCs w:val="24"/>
        </w:rPr>
      </w:pPr>
    </w:p>
    <w:p w14:paraId="717868A0" w14:textId="77777777" w:rsidR="00827545" w:rsidRDefault="00827545" w:rsidP="00827545">
      <w:pPr>
        <w:pStyle w:val="NoSpacing"/>
        <w:rPr>
          <w:rFonts w:cs="Times New Roman"/>
          <w:szCs w:val="24"/>
        </w:rPr>
      </w:pPr>
    </w:p>
    <w:p w14:paraId="3352C1CE" w14:textId="77777777" w:rsidR="00827545" w:rsidRDefault="00827545" w:rsidP="008275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Joan(q.v.)</w:t>
      </w:r>
    </w:p>
    <w:p w14:paraId="08E1C319" w14:textId="77777777" w:rsidR="00827545" w:rsidRPr="00AE04B5" w:rsidRDefault="00827545" w:rsidP="00827545">
      <w:pPr>
        <w:pStyle w:val="NoSpacing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</w:p>
    <w:p w14:paraId="58063F97" w14:textId="77777777" w:rsidR="00827545" w:rsidRDefault="00827545" w:rsidP="00827545">
      <w:pPr>
        <w:pStyle w:val="NoSpacing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9</w:t>
      </w:r>
      <w:r w:rsidRPr="00AE04B5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>510-20)</w:t>
      </w:r>
    </w:p>
    <w:p w14:paraId="02C275D3" w14:textId="77777777" w:rsidR="00827545" w:rsidRDefault="00827545" w:rsidP="00827545">
      <w:pPr>
        <w:pStyle w:val="NoSpacing"/>
        <w:rPr>
          <w:rFonts w:cs="Times New Roman"/>
          <w:szCs w:val="24"/>
        </w:rPr>
      </w:pPr>
    </w:p>
    <w:p w14:paraId="792EDDB1" w14:textId="77777777" w:rsidR="00827545" w:rsidRDefault="00827545" w:rsidP="00827545">
      <w:pPr>
        <w:pStyle w:val="NoSpacing"/>
        <w:rPr>
          <w:rFonts w:cs="Times New Roman"/>
          <w:szCs w:val="24"/>
        </w:rPr>
      </w:pPr>
    </w:p>
    <w:p w14:paraId="15FBB86E" w14:textId="77777777" w:rsidR="00827545" w:rsidRDefault="00827545" w:rsidP="008275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1491</w:t>
      </w:r>
      <w:r>
        <w:rPr>
          <w:rFonts w:cs="Times New Roman"/>
          <w:szCs w:val="24"/>
        </w:rPr>
        <w:tab/>
        <w:t xml:space="preserve">They repaired the tower of </w:t>
      </w:r>
      <w:proofErr w:type="spellStart"/>
      <w:r>
        <w:rPr>
          <w:rFonts w:cs="Times New Roman"/>
          <w:szCs w:val="24"/>
        </w:rPr>
        <w:t>Gressenhall</w:t>
      </w:r>
      <w:proofErr w:type="spellEnd"/>
      <w:r>
        <w:rPr>
          <w:rFonts w:cs="Times New Roman"/>
          <w:szCs w:val="24"/>
        </w:rPr>
        <w:t xml:space="preserve"> church.   (ibid.)</w:t>
      </w:r>
    </w:p>
    <w:p w14:paraId="74DF185E" w14:textId="77777777" w:rsidR="00827545" w:rsidRDefault="00827545" w:rsidP="00827545">
      <w:pPr>
        <w:pStyle w:val="NoSpacing"/>
        <w:rPr>
          <w:rFonts w:cs="Times New Roman"/>
          <w:szCs w:val="24"/>
        </w:rPr>
      </w:pPr>
    </w:p>
    <w:p w14:paraId="2DB6C822" w14:textId="77777777" w:rsidR="00827545" w:rsidRDefault="00827545" w:rsidP="00827545">
      <w:pPr>
        <w:pStyle w:val="NoSpacing"/>
        <w:rPr>
          <w:rFonts w:cs="Times New Roman"/>
          <w:szCs w:val="24"/>
        </w:rPr>
      </w:pPr>
    </w:p>
    <w:p w14:paraId="58288F1A" w14:textId="77777777" w:rsidR="00827545" w:rsidRDefault="00827545" w:rsidP="008275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March 2024</w:t>
      </w:r>
    </w:p>
    <w:p w14:paraId="66C1B7C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96EA2" w14:textId="77777777" w:rsidR="00827545" w:rsidRDefault="00827545" w:rsidP="009139A6">
      <w:r>
        <w:separator/>
      </w:r>
    </w:p>
  </w:endnote>
  <w:endnote w:type="continuationSeparator" w:id="0">
    <w:p w14:paraId="2CF42FC5" w14:textId="77777777" w:rsidR="00827545" w:rsidRDefault="008275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55A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CD3A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C5D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55635" w14:textId="77777777" w:rsidR="00827545" w:rsidRDefault="00827545" w:rsidP="009139A6">
      <w:r>
        <w:separator/>
      </w:r>
    </w:p>
  </w:footnote>
  <w:footnote w:type="continuationSeparator" w:id="0">
    <w:p w14:paraId="630CA911" w14:textId="77777777" w:rsidR="00827545" w:rsidRDefault="008275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C1A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526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58C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545"/>
    <w:rsid w:val="000666E0"/>
    <w:rsid w:val="002510B7"/>
    <w:rsid w:val="00270799"/>
    <w:rsid w:val="005C130B"/>
    <w:rsid w:val="00826F5C"/>
    <w:rsid w:val="00827545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5C0F7"/>
  <w15:chartTrackingRefBased/>
  <w15:docId w15:val="{5159DED8-EADE-4BDC-A4F5-A5627E69A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2024-03-30T15:55:00Z</dcterms:created>
  <dcterms:modified xsi:type="dcterms:W3CDTF">2024-03-30T15:57:00Z</dcterms:modified>
</cp:coreProperties>
</file>